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8AA44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b/>
          <w:sz w:val="20"/>
          <w:szCs w:val="20"/>
        </w:rPr>
        <w:t xml:space="preserve">PRILOGA 2 </w:t>
      </w:r>
    </w:p>
    <w:p w14:paraId="6258F873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0A403676" w14:textId="77777777" w:rsidR="00066D41" w:rsidRPr="00BA6294" w:rsidRDefault="00066D41" w:rsidP="00066D41">
      <w:pPr>
        <w:jc w:val="center"/>
        <w:rPr>
          <w:rFonts w:ascii="Arial" w:hAnsi="Arial" w:cs="Arial"/>
          <w:b/>
          <w:sz w:val="20"/>
          <w:szCs w:val="20"/>
        </w:rPr>
      </w:pPr>
      <w:r w:rsidRPr="00BA6294">
        <w:rPr>
          <w:rFonts w:ascii="Arial" w:hAnsi="Arial" w:cs="Arial"/>
          <w:b/>
          <w:sz w:val="20"/>
          <w:szCs w:val="20"/>
        </w:rPr>
        <w:t>IZJAVA STRANKE</w:t>
      </w:r>
    </w:p>
    <w:p w14:paraId="5C7608CF" w14:textId="77777777" w:rsidR="00066D41" w:rsidRPr="00BA6294" w:rsidRDefault="00066D41" w:rsidP="00066D41">
      <w:pPr>
        <w:jc w:val="center"/>
        <w:rPr>
          <w:rFonts w:ascii="Arial" w:hAnsi="Arial" w:cs="Arial"/>
          <w:b/>
          <w:sz w:val="20"/>
          <w:szCs w:val="20"/>
        </w:rPr>
      </w:pPr>
      <w:r w:rsidRPr="00BA6294">
        <w:rPr>
          <w:rFonts w:ascii="Arial" w:hAnsi="Arial" w:cs="Arial"/>
          <w:b/>
          <w:sz w:val="20"/>
          <w:szCs w:val="20"/>
        </w:rPr>
        <w:t>O DEJANSKIH LASTNIKIH</w:t>
      </w:r>
      <w:r w:rsidRPr="00BA6294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</w:p>
    <w:p w14:paraId="373CD307" w14:textId="77777777" w:rsidR="00066D41" w:rsidRPr="00BA6294" w:rsidRDefault="00066D41" w:rsidP="00066D41">
      <w:pPr>
        <w:jc w:val="center"/>
        <w:rPr>
          <w:rFonts w:ascii="Arial" w:hAnsi="Arial" w:cs="Arial"/>
          <w:sz w:val="20"/>
          <w:szCs w:val="20"/>
        </w:rPr>
      </w:pPr>
    </w:p>
    <w:p w14:paraId="3378879D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</w:p>
    <w:p w14:paraId="31F7643C" w14:textId="4F925536" w:rsidR="00066D41" w:rsidRPr="00BA6294" w:rsidRDefault="00066D41" w:rsidP="00066D4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 xml:space="preserve">Podpisani </w:t>
      </w:r>
      <w:sdt>
        <w:sdtPr>
          <w:rPr>
            <w:rFonts w:ascii="Arial" w:hAnsi="Arial" w:cs="Arial"/>
            <w:lang w:val="en-US"/>
          </w:rPr>
          <w:id w:val="435483113"/>
          <w:placeholder>
            <w:docPart w:val="AEE857DD282040FAB1AF2B528CB33D0C"/>
          </w:placeholder>
          <w:showingPlcHdr/>
        </w:sdtPr>
        <w:sdtEndPr/>
        <w:sdtContent>
          <w:r w:rsidR="00B32E99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  <w:r w:rsidRPr="00BA6294">
        <w:rPr>
          <w:rFonts w:ascii="Arial" w:hAnsi="Arial" w:cs="Arial"/>
          <w:sz w:val="20"/>
          <w:szCs w:val="20"/>
        </w:rPr>
        <w:t xml:space="preserve"> </w:t>
      </w:r>
      <w:r w:rsidRPr="00BA6294">
        <w:rPr>
          <w:rFonts w:ascii="Arial" w:hAnsi="Arial" w:cs="Arial"/>
          <w:i/>
          <w:sz w:val="20"/>
          <w:szCs w:val="20"/>
        </w:rPr>
        <w:t xml:space="preserve">(ime in priimek) </w:t>
      </w:r>
      <w:r w:rsidRPr="00BA6294">
        <w:rPr>
          <w:rFonts w:ascii="Arial" w:hAnsi="Arial" w:cs="Arial"/>
          <w:sz w:val="20"/>
          <w:szCs w:val="20"/>
        </w:rPr>
        <w:t xml:space="preserve">kot zakoniti zastopnik oziroma pooblaščenec stranke </w:t>
      </w:r>
      <w:sdt>
        <w:sdtPr>
          <w:rPr>
            <w:rFonts w:ascii="Arial" w:hAnsi="Arial" w:cs="Arial"/>
            <w:lang w:val="en-US"/>
          </w:rPr>
          <w:id w:val="-1630478472"/>
          <w:placeholder>
            <w:docPart w:val="EA6FAD32BBEA47A98E635E3F0D2F0385"/>
          </w:placeholder>
          <w:showingPlcHdr/>
        </w:sdtPr>
        <w:sdtEndPr/>
        <w:sdtContent>
          <w:r w:rsidR="00B32E99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  <w:r w:rsidRPr="00BA6294">
        <w:rPr>
          <w:rFonts w:ascii="Arial" w:hAnsi="Arial" w:cs="Arial"/>
          <w:sz w:val="20"/>
          <w:szCs w:val="20"/>
        </w:rPr>
        <w:t xml:space="preserve"> </w:t>
      </w:r>
      <w:r w:rsidRPr="00BA6294">
        <w:rPr>
          <w:rFonts w:ascii="Arial" w:hAnsi="Arial" w:cs="Arial"/>
          <w:i/>
          <w:sz w:val="20"/>
          <w:szCs w:val="20"/>
        </w:rPr>
        <w:t xml:space="preserve">(naziv stranke) </w:t>
      </w:r>
      <w:r w:rsidRPr="00BA6294">
        <w:rPr>
          <w:rFonts w:ascii="Arial" w:hAnsi="Arial" w:cs="Arial"/>
          <w:sz w:val="20"/>
          <w:szCs w:val="20"/>
        </w:rPr>
        <w:t xml:space="preserve">s sedežem v/na </w:t>
      </w:r>
      <w:sdt>
        <w:sdtPr>
          <w:rPr>
            <w:rFonts w:ascii="Arial" w:hAnsi="Arial" w:cs="Arial"/>
            <w:lang w:val="en-US"/>
          </w:rPr>
          <w:id w:val="874583514"/>
          <w:placeholder>
            <w:docPart w:val="C80C7545AABE4D44A7FA765D0942B7B0"/>
          </w:placeholder>
          <w:showingPlcHdr/>
        </w:sdtPr>
        <w:sdtEndPr/>
        <w:sdtContent>
          <w:r w:rsidR="00B32E99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  <w:r w:rsidRPr="00BA6294">
        <w:rPr>
          <w:rFonts w:ascii="Arial" w:hAnsi="Arial" w:cs="Arial"/>
          <w:sz w:val="20"/>
          <w:szCs w:val="20"/>
        </w:rPr>
        <w:t xml:space="preserve"> v skladu z določili Zakona o preprečevanju pranja denarja in financiranja terorizma  (Uradni list RS, št. 48/2022) izjavljam:</w:t>
      </w:r>
    </w:p>
    <w:p w14:paraId="7ACD0F3C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CE6EE7" w14:textId="77777777" w:rsidR="00066D41" w:rsidRPr="00BA6294" w:rsidRDefault="00066D41" w:rsidP="00066D41">
      <w:pPr>
        <w:numPr>
          <w:ilvl w:val="0"/>
          <w:numId w:val="4"/>
        </w:numPr>
        <w:tabs>
          <w:tab w:val="num" w:pos="237"/>
        </w:tabs>
        <w:autoSpaceDE w:val="0"/>
        <w:autoSpaceDN w:val="0"/>
        <w:adjustRightInd w:val="0"/>
        <w:spacing w:before="80" w:line="240" w:lineRule="auto"/>
        <w:ind w:left="237" w:hanging="237"/>
        <w:contextualSpacing w:val="0"/>
        <w:jc w:val="both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 xml:space="preserve">da v lastniški strukturi stranke </w:t>
      </w:r>
      <w:r w:rsidRPr="00BA6294">
        <w:rPr>
          <w:rFonts w:ascii="Arial" w:hAnsi="Arial" w:cs="Arial"/>
          <w:b/>
          <w:sz w:val="20"/>
          <w:szCs w:val="20"/>
        </w:rPr>
        <w:t>OBSTAJA / NE OBSTAJA</w:t>
      </w:r>
      <w:r w:rsidRPr="00BA6294">
        <w:rPr>
          <w:rFonts w:ascii="Arial" w:hAnsi="Arial" w:cs="Arial"/>
          <w:sz w:val="20"/>
          <w:szCs w:val="20"/>
        </w:rPr>
        <w:t xml:space="preserve"> </w:t>
      </w:r>
      <w:r w:rsidRPr="00BA6294">
        <w:rPr>
          <w:rFonts w:ascii="Arial" w:hAnsi="Arial" w:cs="Arial"/>
          <w:i/>
          <w:sz w:val="20"/>
          <w:szCs w:val="20"/>
        </w:rPr>
        <w:t>(ustrezno obkroži</w:t>
      </w:r>
      <w:r w:rsidRPr="00BA6294">
        <w:rPr>
          <w:rFonts w:ascii="Arial" w:hAnsi="Arial" w:cs="Arial"/>
          <w:sz w:val="20"/>
          <w:szCs w:val="20"/>
        </w:rPr>
        <w:t xml:space="preserve"> ) fizična oseba, ki je posredno (preko lastništva v drugi pravni osebi) ali</w:t>
      </w:r>
      <w:r w:rsidRPr="00BA6294">
        <w:rPr>
          <w:rFonts w:ascii="Arial" w:hAnsi="Arial" w:cs="Arial"/>
          <w:b/>
          <w:sz w:val="20"/>
          <w:szCs w:val="20"/>
        </w:rPr>
        <w:t xml:space="preserve"> </w:t>
      </w:r>
      <w:r w:rsidRPr="00BA6294">
        <w:rPr>
          <w:rFonts w:ascii="Arial" w:hAnsi="Arial" w:cs="Arial"/>
          <w:sz w:val="20"/>
          <w:szCs w:val="20"/>
        </w:rPr>
        <w:t xml:space="preserve">neposredno imetnik več kakor 25% poslovnega deleža delnic, glasovalnih oziroma drugih pravic, na podlagi katerih je udeležena pri upravljanju stranke, oziroma je udeležena v kapitalu stranke z več kakor 25% deležem, ali ima obvladujoč položaj pri upravljanju sredstev stranke </w:t>
      </w:r>
      <w:r w:rsidRPr="00BA6294" w:rsidDel="00CA0313">
        <w:rPr>
          <w:rFonts w:ascii="Arial" w:hAnsi="Arial" w:cs="Arial"/>
          <w:i/>
          <w:sz w:val="20"/>
          <w:szCs w:val="20"/>
        </w:rPr>
        <w:t>(ustrezno označi)</w:t>
      </w:r>
      <w:r w:rsidRPr="00BA6294" w:rsidDel="00CA0313">
        <w:rPr>
          <w:rFonts w:ascii="Arial" w:hAnsi="Arial" w:cs="Arial"/>
          <w:sz w:val="20"/>
          <w:szCs w:val="20"/>
        </w:rPr>
        <w:t xml:space="preserve">                 </w:t>
      </w:r>
    </w:p>
    <w:p w14:paraId="3581625E" w14:textId="77777777" w:rsidR="00066D41" w:rsidRPr="00BA6294" w:rsidRDefault="00066D41" w:rsidP="00066D41">
      <w:pPr>
        <w:numPr>
          <w:ilvl w:val="0"/>
          <w:numId w:val="4"/>
        </w:numPr>
        <w:tabs>
          <w:tab w:val="num" w:pos="237"/>
        </w:tabs>
        <w:autoSpaceDE w:val="0"/>
        <w:autoSpaceDN w:val="0"/>
        <w:adjustRightInd w:val="0"/>
        <w:spacing w:before="80" w:line="240" w:lineRule="auto"/>
        <w:ind w:left="237" w:hanging="237"/>
        <w:contextualSpacing w:val="0"/>
        <w:jc w:val="both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 xml:space="preserve">da v lastniški strukturi stranke </w:t>
      </w:r>
      <w:r w:rsidRPr="00BA6294">
        <w:rPr>
          <w:rFonts w:ascii="Arial" w:hAnsi="Arial" w:cs="Arial"/>
          <w:b/>
          <w:sz w:val="20"/>
          <w:szCs w:val="20"/>
        </w:rPr>
        <w:t>OBSTAJA / NE OBSTAJA</w:t>
      </w:r>
      <w:r w:rsidRPr="00BA6294">
        <w:rPr>
          <w:rFonts w:ascii="Arial" w:hAnsi="Arial" w:cs="Arial"/>
          <w:sz w:val="20"/>
          <w:szCs w:val="20"/>
        </w:rPr>
        <w:t xml:space="preserve"> </w:t>
      </w:r>
      <w:r w:rsidRPr="00BA6294">
        <w:rPr>
          <w:rFonts w:ascii="Arial" w:hAnsi="Arial" w:cs="Arial"/>
          <w:i/>
          <w:sz w:val="20"/>
          <w:szCs w:val="20"/>
        </w:rPr>
        <w:t>(ustrezno obkroži)</w:t>
      </w:r>
      <w:r w:rsidRPr="00BA6294">
        <w:rPr>
          <w:rFonts w:ascii="Arial" w:hAnsi="Arial" w:cs="Arial"/>
          <w:sz w:val="20"/>
          <w:szCs w:val="20"/>
        </w:rPr>
        <w:t xml:space="preserve"> fizična oseba, ki stranki posredno zagotovi ali zagotavlja sredstva, in ima na tej podlagi možnost nadzorovati, usmerjati ali drugače bistveno vplivati na odločitve poslovodstva stranke pri odločanju o financiranju in poslovanju </w:t>
      </w:r>
      <w:r w:rsidRPr="00BA6294" w:rsidDel="00CA0313">
        <w:rPr>
          <w:rFonts w:ascii="Arial" w:hAnsi="Arial" w:cs="Arial"/>
          <w:i/>
          <w:sz w:val="20"/>
          <w:szCs w:val="20"/>
        </w:rPr>
        <w:t>(ustrezno označi)</w:t>
      </w:r>
    </w:p>
    <w:p w14:paraId="3FA790CE" w14:textId="77777777" w:rsidR="00066D41" w:rsidRPr="00BA6294" w:rsidRDefault="00066D41" w:rsidP="00066D41">
      <w:pPr>
        <w:autoSpaceDE w:val="0"/>
        <w:autoSpaceDN w:val="0"/>
        <w:adjustRightInd w:val="0"/>
        <w:ind w:left="237"/>
        <w:rPr>
          <w:rFonts w:ascii="Arial" w:hAnsi="Arial" w:cs="Arial"/>
          <w:sz w:val="20"/>
          <w:szCs w:val="20"/>
        </w:rPr>
      </w:pPr>
    </w:p>
    <w:p w14:paraId="1A6B14D1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bCs/>
          <w:sz w:val="20"/>
          <w:szCs w:val="20"/>
        </w:rPr>
        <w:t>Če ste v 1. ali 2. točki te izjave o</w:t>
      </w:r>
      <w:r w:rsidRPr="00BA6294">
        <w:rPr>
          <w:rFonts w:ascii="Arial" w:hAnsi="Arial" w:cs="Arial"/>
          <w:b/>
          <w:bCs/>
          <w:sz w:val="20"/>
          <w:szCs w:val="20"/>
        </w:rPr>
        <w:t>bkrožili besedo OBSTAJA</w:t>
      </w:r>
      <w:r w:rsidRPr="00BA6294">
        <w:rPr>
          <w:rFonts w:ascii="Arial" w:hAnsi="Arial" w:cs="Arial"/>
          <w:bCs/>
          <w:sz w:val="20"/>
          <w:szCs w:val="20"/>
        </w:rPr>
        <w:t xml:space="preserve"> vas prosimo, da v spodnji tabeli navedete podatke o dejanskih lastnikih stranke:</w:t>
      </w:r>
    </w:p>
    <w:p w14:paraId="190A5192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9480" w:type="dxa"/>
        <w:tblInd w:w="108" w:type="dxa"/>
        <w:tblLook w:val="01E0" w:firstRow="1" w:lastRow="1" w:firstColumn="1" w:lastColumn="1" w:noHBand="0" w:noVBand="0"/>
      </w:tblPr>
      <w:tblGrid>
        <w:gridCol w:w="9480"/>
      </w:tblGrid>
      <w:tr w:rsidR="00066D41" w:rsidRPr="00BA6294" w14:paraId="181C48B7" w14:textId="77777777" w:rsidTr="000E2D42">
        <w:tc>
          <w:tcPr>
            <w:tcW w:w="9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BE817FE" w14:textId="77777777" w:rsidR="00066D41" w:rsidRPr="00BA6294" w:rsidRDefault="00066D41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ED4FD4" w14:textId="77777777" w:rsidR="00066D41" w:rsidRPr="00BA6294" w:rsidRDefault="00066D41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BA62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Podatki o dejanskih lastnikih </w:t>
            </w:r>
            <w:r w:rsidRPr="00BA6294">
              <w:rPr>
                <w:rFonts w:ascii="Arial" w:hAnsi="Arial" w:cs="Arial"/>
                <w:bCs/>
                <w:i/>
                <w:sz w:val="20"/>
                <w:szCs w:val="20"/>
              </w:rPr>
              <w:t>(vpiši podatke v prazna polja):</w:t>
            </w:r>
          </w:p>
        </w:tc>
      </w:tr>
    </w:tbl>
    <w:tbl>
      <w:tblPr>
        <w:tblW w:w="9521" w:type="dxa"/>
        <w:tblInd w:w="108" w:type="dxa"/>
        <w:tblLook w:val="01E0" w:firstRow="1" w:lastRow="1" w:firstColumn="1" w:lastColumn="1" w:noHBand="0" w:noVBand="0"/>
      </w:tblPr>
      <w:tblGrid>
        <w:gridCol w:w="464"/>
        <w:gridCol w:w="1814"/>
        <w:gridCol w:w="4267"/>
        <w:gridCol w:w="1275"/>
        <w:gridCol w:w="1701"/>
      </w:tblGrid>
      <w:tr w:rsidR="00066D41" w:rsidRPr="00BA6294" w14:paraId="5325B128" w14:textId="77777777" w:rsidTr="000E2D42">
        <w:tc>
          <w:tcPr>
            <w:tcW w:w="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1E6003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1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560A29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4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D0B425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 xml:space="preserve">Naslov stalnega in začasnega prebivališča in državljanstvo: </w:t>
            </w:r>
          </w:p>
          <w:p w14:paraId="3C9B9CA0" w14:textId="77777777" w:rsidR="00066D41" w:rsidRPr="00BA6294" w:rsidRDefault="00066D41" w:rsidP="000E2D42">
            <w:pPr>
              <w:autoSpaceDE w:val="0"/>
              <w:autoSpaceDN w:val="0"/>
              <w:adjustRightInd w:val="0"/>
              <w:ind w:right="-102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A6294">
              <w:rPr>
                <w:rFonts w:ascii="Arial" w:hAnsi="Arial" w:cs="Arial"/>
                <w:i/>
                <w:sz w:val="20"/>
                <w:szCs w:val="20"/>
              </w:rPr>
              <w:t>(ulica, hišna številka, kraj, država)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D46DE8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i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Datum rojstva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893792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Delež lastništva v %</w:t>
            </w:r>
          </w:p>
        </w:tc>
      </w:tr>
    </w:tbl>
    <w:tbl>
      <w:tblPr>
        <w:tblStyle w:val="Tabelamrea"/>
        <w:tblW w:w="9521" w:type="dxa"/>
        <w:tblInd w:w="108" w:type="dxa"/>
        <w:tblLook w:val="01E0" w:firstRow="1" w:lastRow="1" w:firstColumn="1" w:lastColumn="1" w:noHBand="0" w:noVBand="0"/>
      </w:tblPr>
      <w:tblGrid>
        <w:gridCol w:w="455"/>
        <w:gridCol w:w="1796"/>
        <w:gridCol w:w="4294"/>
        <w:gridCol w:w="1275"/>
        <w:gridCol w:w="1701"/>
      </w:tblGrid>
      <w:tr w:rsidR="00066D41" w:rsidRPr="00BA6294" w14:paraId="6E12517C" w14:textId="77777777" w:rsidTr="000E2D42">
        <w:trPr>
          <w:trHeight w:val="1134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A328E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42686C" w14:textId="3B5B55E9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369196606"/>
                <w:placeholder>
                  <w:docPart w:val="D17CCE0CD2824B60960EA7BFF409D30C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4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ACD439" w14:textId="131C5D86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251318760"/>
                <w:placeholder>
                  <w:docPart w:val="7ACA46A64BEA4B0E894E4B025A664BD0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565224" w14:textId="38CB6155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024787466"/>
                <w:placeholder>
                  <w:docPart w:val="17904298AC0E45E5B590DFBBD8CA57F6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9A1B32" w14:textId="4B94A0F3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040354630"/>
                <w:placeholder>
                  <w:docPart w:val="E54478C1ACF9431F8D81405C18C57B72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066D41" w:rsidRPr="00BA6294" w14:paraId="6D319C1A" w14:textId="77777777" w:rsidTr="000E2D42">
        <w:trPr>
          <w:trHeight w:val="1134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CCF9DB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9A317C" w14:textId="170E6D7B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79125451"/>
                <w:placeholder>
                  <w:docPart w:val="E1402212B74B4E39B7908D3C1B030BB8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4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691D3E" w14:textId="3658EE5B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991544809"/>
                <w:placeholder>
                  <w:docPart w:val="4D7475148D284F2DB1E3A6FFC1A898AF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939A07" w14:textId="2C5BB082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468577039"/>
                <w:placeholder>
                  <w:docPart w:val="BB2F381FD1FE4724A52A927D954AF898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88FBD3" w14:textId="1F0906D2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530497104"/>
                <w:placeholder>
                  <w:docPart w:val="D4DFD9C63A704CF5B5DB296F44C372E4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066D41" w:rsidRPr="00BA6294" w14:paraId="13285AD0" w14:textId="77777777" w:rsidTr="000E2D42">
        <w:trPr>
          <w:trHeight w:val="1134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3E721B" w14:textId="77777777" w:rsidR="00066D41" w:rsidRPr="00BA6294" w:rsidRDefault="00066D41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BA629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AC3593" w14:textId="5C55B895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394391944"/>
                <w:placeholder>
                  <w:docPart w:val="14D03354EBD44C5DBCED4AD40F176BC1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4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9011FB" w14:textId="2251F4B5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628773189"/>
                <w:placeholder>
                  <w:docPart w:val="47070ECC1948409C82BF1812BD141FEE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0EB243" w14:textId="3BFDCE18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463044144"/>
                <w:placeholder>
                  <w:docPart w:val="EC850535B1114DB7AD97218561529062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D97347" w14:textId="6BEF2E90" w:rsidR="00066D41" w:rsidRPr="00BA6294" w:rsidRDefault="00301DAF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938358108"/>
                <w:placeholder>
                  <w:docPart w:val="E0C7071A5A5F4D38B436C35062C72C28"/>
                </w:placeholder>
                <w:showingPlcHdr/>
              </w:sdtPr>
              <w:sdtEndPr/>
              <w:sdtContent>
                <w:r w:rsidR="00B32E9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</w:tbl>
    <w:p w14:paraId="668BBDEE" w14:textId="77777777" w:rsidR="00066D41" w:rsidRPr="00BA6294" w:rsidRDefault="00066D41" w:rsidP="00066D41">
      <w:pPr>
        <w:rPr>
          <w:rFonts w:ascii="Arial" w:hAnsi="Arial" w:cs="Arial"/>
          <w:b/>
          <w:bCs/>
          <w:sz w:val="20"/>
          <w:szCs w:val="20"/>
        </w:rPr>
      </w:pPr>
    </w:p>
    <w:p w14:paraId="6622747F" w14:textId="41700166" w:rsidR="00066D41" w:rsidRPr="00BA6294" w:rsidRDefault="00066D41" w:rsidP="00066D4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 xml:space="preserve">S podpisom te izjave jamčim za točnost in resničnost podatkov. Dovoljujem, da </w:t>
      </w:r>
      <w:r w:rsidR="00B2226D">
        <w:rPr>
          <w:rFonts w:ascii="Arial" w:hAnsi="Arial" w:cs="Arial"/>
          <w:sz w:val="20"/>
          <w:szCs w:val="20"/>
        </w:rPr>
        <w:t>SDH d. d.</w:t>
      </w:r>
      <w:r w:rsidRPr="00BA6294">
        <w:rPr>
          <w:rFonts w:ascii="Arial" w:hAnsi="Arial" w:cs="Arial"/>
          <w:sz w:val="20"/>
          <w:szCs w:val="20"/>
        </w:rPr>
        <w:t xml:space="preserve"> v skladu s predpisi, ki urejajo varstvo osebnih podatkov, obdeluje in hrani posredovane osebne podatke izključno za namene izvajanja Zakona o preprečevanju pranja denarja in financiranja terorizma. Zavezujem se, da bom družbo za upravljanje obvestil(a) o vsaki spremembi posredovanih podatkov. </w:t>
      </w:r>
    </w:p>
    <w:p w14:paraId="52DC2119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1EEAAAD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C168C96" w14:textId="5F3DF1F3" w:rsidR="00066D41" w:rsidRPr="00BA6294" w:rsidRDefault="00066D41" w:rsidP="00066D4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 xml:space="preserve">Kraj in datum: </w:t>
      </w:r>
      <w:sdt>
        <w:sdtPr>
          <w:rPr>
            <w:rFonts w:ascii="Arial" w:hAnsi="Arial" w:cs="Arial"/>
            <w:lang w:val="en-US"/>
          </w:rPr>
          <w:id w:val="454067890"/>
          <w:placeholder>
            <w:docPart w:val="905AE2FC93F34349A7DAA8845FF994D9"/>
          </w:placeholder>
          <w:showingPlcHdr/>
        </w:sdtPr>
        <w:sdtEndPr/>
        <w:sdtContent>
          <w:r w:rsidR="00B32E99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</w:p>
    <w:p w14:paraId="281C12E3" w14:textId="77777777" w:rsidR="00066D41" w:rsidRPr="00BA6294" w:rsidRDefault="00066D41" w:rsidP="00066D41">
      <w:pPr>
        <w:autoSpaceDE w:val="0"/>
        <w:autoSpaceDN w:val="0"/>
        <w:adjustRightInd w:val="0"/>
        <w:ind w:left="720" w:firstLine="720"/>
        <w:rPr>
          <w:rFonts w:ascii="Arial" w:hAnsi="Arial" w:cs="Arial"/>
          <w:i/>
          <w:iCs/>
          <w:sz w:val="20"/>
          <w:szCs w:val="20"/>
        </w:rPr>
      </w:pPr>
    </w:p>
    <w:p w14:paraId="580D5160" w14:textId="77777777" w:rsidR="00066D41" w:rsidRPr="00BA6294" w:rsidRDefault="00066D41" w:rsidP="00066D41">
      <w:pPr>
        <w:autoSpaceDE w:val="0"/>
        <w:autoSpaceDN w:val="0"/>
        <w:adjustRightInd w:val="0"/>
        <w:ind w:left="720" w:firstLine="720"/>
        <w:rPr>
          <w:rFonts w:ascii="Arial" w:hAnsi="Arial" w:cs="Arial"/>
          <w:i/>
          <w:iCs/>
          <w:sz w:val="20"/>
          <w:szCs w:val="20"/>
        </w:rPr>
      </w:pPr>
    </w:p>
    <w:p w14:paraId="11F7B196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A6294">
        <w:rPr>
          <w:rFonts w:ascii="Arial" w:hAnsi="Arial" w:cs="Arial"/>
          <w:sz w:val="20"/>
          <w:szCs w:val="20"/>
        </w:rPr>
        <w:t>Ime in priimek ter podpis stranke oziroma njenega zakonitega zastopnika ali pooblaščenca:</w:t>
      </w:r>
    </w:p>
    <w:p w14:paraId="66647592" w14:textId="77777777" w:rsidR="00066D41" w:rsidRPr="00BA6294" w:rsidRDefault="00066D41" w:rsidP="00066D41">
      <w:pPr>
        <w:rPr>
          <w:rFonts w:ascii="Arial" w:hAnsi="Arial" w:cs="Arial"/>
          <w:sz w:val="20"/>
          <w:szCs w:val="20"/>
        </w:rPr>
      </w:pPr>
    </w:p>
    <w:p w14:paraId="36FF5714" w14:textId="02E49572" w:rsidR="00066D41" w:rsidRPr="00B32E99" w:rsidRDefault="00301DAF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</w:rPr>
      </w:pPr>
      <w:sdt>
        <w:sdtPr>
          <w:rPr>
            <w:rFonts w:ascii="Arial" w:hAnsi="Arial" w:cs="Arial"/>
            <w:u w:val="single"/>
            <w:lang w:val="en-US"/>
          </w:rPr>
          <w:id w:val="-944145804"/>
          <w:placeholder>
            <w:docPart w:val="718AD5198B4A4AC2B2E0EB54AEC21D4A"/>
          </w:placeholder>
          <w:showingPlcHdr/>
        </w:sdtPr>
        <w:sdtEndPr/>
        <w:sdtContent>
          <w:r w:rsidR="00B32E99" w:rsidRPr="00B32E99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</w:p>
    <w:p w14:paraId="7CBC6976" w14:textId="77777777" w:rsidR="00066D41" w:rsidRPr="00BA6294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326D3D8" w14:textId="00F277E1" w:rsidR="00066D41" w:rsidRDefault="00066D41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0EDB3B3" w14:textId="77777777" w:rsidR="0017650C" w:rsidRPr="00BA6294" w:rsidRDefault="0017650C" w:rsidP="00066D4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220A74C" w14:textId="77777777" w:rsidR="00E83E19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Slovenski državni holding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 (v nadaljevanju: </w:t>
      </w: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d.) bo osebne podatke pridobljene na predmetnem obrazcu obdeloval za namen odkrivanja ter preprečevanja pranja denarja in financiranja terorizma pri opravljanju svoje dejavnosti, na podlagi Zakona o preprečevanju pranja denarja in financiranja terorizma (ZPPDFT-2), ki predstavlja pravno podlago za zakonito obdelavo pridobljenih osebnih podatkov.</w:t>
      </w:r>
    </w:p>
    <w:p w14:paraId="4BABF82A" w14:textId="77777777" w:rsidR="00E83E19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>Ne navedba podatkov ali navajanje neresničnih podatkov lahko prestavlja podlago za zavrnitev sklenitve poslovnega razmerja, prekinitve poslovnega razmerja ali izvedbo drugih ukrepov skladno z  ZPPDFT-2.</w:t>
      </w:r>
    </w:p>
    <w:p w14:paraId="32080997" w14:textId="77777777" w:rsidR="00E83E19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 je osebne podatke pridobljene za namen odkrivanja ter preprečevanja pranja denarja in financiranja terorizma pri opravljanju svoje dejavnosti dolž</w:t>
      </w:r>
      <w:r>
        <w:rPr>
          <w:rFonts w:ascii="Arial" w:hAnsi="Arial" w:cs="Arial"/>
          <w:i/>
          <w:sz w:val="20"/>
          <w:szCs w:val="20"/>
        </w:rPr>
        <w:t>en</w:t>
      </w:r>
      <w:r w:rsidRPr="00E5388A">
        <w:rPr>
          <w:rFonts w:ascii="Arial" w:hAnsi="Arial" w:cs="Arial"/>
          <w:i/>
          <w:sz w:val="20"/>
          <w:szCs w:val="20"/>
        </w:rPr>
        <w:t xml:space="preserve"> hraniti 10 let po prenehanju poslovnega razmerja. Po poteku tega časa bodo podatki izbrisani, uničeni ali anonimizirani.</w:t>
      </w:r>
    </w:p>
    <w:p w14:paraId="26941E70" w14:textId="77777777" w:rsidR="00E83E19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Posameznik, na katerega se podatki nanašajo, ima pravico zahtevati dostop do svojih osebnih podatkov, popravek, dopolnitve, prenos (v kolikor je tehnično izvedljivo), omejitev obdelave ali izbris podatkov, pod pogoji določenimi s Splošno uredbo o varstvu podatkov št. 2016/679 z dne 27.4.2016 ter skladno z relevantno zakonodajo. Posameznik, na katerega se podatki nanašajo, ima pravico tudi do vložitve pritožbe pri nadzornem organu. </w:t>
      </w:r>
    </w:p>
    <w:p w14:paraId="5C8E6C53" w14:textId="7C3ED2C3" w:rsidR="00E83E19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Upravljavec vaših osebnih podatkov je </w:t>
      </w:r>
      <w:r>
        <w:rPr>
          <w:rFonts w:ascii="Arial" w:hAnsi="Arial" w:cs="Arial"/>
          <w:i/>
          <w:sz w:val="20"/>
          <w:szCs w:val="20"/>
        </w:rPr>
        <w:t>Slovenski državni holding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d., </w:t>
      </w:r>
      <w:r>
        <w:rPr>
          <w:rFonts w:ascii="Arial" w:hAnsi="Arial" w:cs="Arial"/>
          <w:i/>
          <w:sz w:val="20"/>
          <w:szCs w:val="20"/>
        </w:rPr>
        <w:t>Mala ulica 5</w:t>
      </w:r>
      <w:r w:rsidRPr="00E5388A">
        <w:rPr>
          <w:rFonts w:ascii="Arial" w:hAnsi="Arial" w:cs="Arial"/>
          <w:i/>
          <w:sz w:val="20"/>
          <w:szCs w:val="20"/>
        </w:rPr>
        <w:t xml:space="preserve">, 1000 Ljubljana, </w:t>
      </w:r>
      <w:r w:rsidRPr="002D7BD4">
        <w:rPr>
          <w:rFonts w:ascii="Arial" w:hAnsi="Arial" w:cs="Arial"/>
          <w:i/>
          <w:sz w:val="20"/>
          <w:szCs w:val="20"/>
        </w:rPr>
        <w:t xml:space="preserve">e-mail: </w:t>
      </w:r>
      <w:hyperlink r:id="rId10" w:history="1">
        <w:r w:rsidR="002D7BD4" w:rsidRPr="002D7BD4">
          <w:rPr>
            <w:rStyle w:val="Hiperpovezava"/>
            <w:rFonts w:ascii="Arial" w:hAnsi="Arial" w:cs="Arial"/>
            <w:i/>
            <w:sz w:val="20"/>
            <w:szCs w:val="20"/>
          </w:rPr>
          <w:t>info@sdh.si</w:t>
        </w:r>
      </w:hyperlink>
      <w:r w:rsidRPr="002D7BD4">
        <w:rPr>
          <w:rFonts w:ascii="Arial" w:hAnsi="Arial" w:cs="Arial"/>
          <w:i/>
          <w:sz w:val="20"/>
          <w:szCs w:val="20"/>
        </w:rPr>
        <w:t>.</w:t>
      </w:r>
      <w:r w:rsidRPr="00E5388A">
        <w:rPr>
          <w:rFonts w:ascii="Arial" w:hAnsi="Arial" w:cs="Arial"/>
          <w:i/>
          <w:sz w:val="20"/>
          <w:szCs w:val="20"/>
        </w:rPr>
        <w:t xml:space="preserve"> </w:t>
      </w:r>
    </w:p>
    <w:p w14:paraId="5EDE8CE2" w14:textId="431733CB" w:rsidR="00E83E19" w:rsidRPr="00E5388A" w:rsidRDefault="00E83E19" w:rsidP="00E83E19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D7BD4">
        <w:rPr>
          <w:rFonts w:ascii="Arial" w:hAnsi="Arial" w:cs="Arial"/>
          <w:i/>
          <w:sz w:val="20"/>
          <w:szCs w:val="20"/>
        </w:rPr>
        <w:t xml:space="preserve">Pooblaščena oseba za varstvo osebnih podatkov pri SDH, d. d. je dosegljiva na e-poštnem naslovu: </w:t>
      </w:r>
      <w:hyperlink r:id="rId11" w:history="1">
        <w:r w:rsidR="002D7BD4" w:rsidRPr="002D7BD4">
          <w:rPr>
            <w:rStyle w:val="Hiperpovezava"/>
            <w:rFonts w:ascii="Arial" w:hAnsi="Arial" w:cs="Arial"/>
            <w:i/>
            <w:sz w:val="20"/>
            <w:szCs w:val="20"/>
          </w:rPr>
          <w:t>dpo@sdh.</w:t>
        </w:r>
      </w:hyperlink>
      <w:r w:rsidR="002D7BD4" w:rsidRPr="002D7BD4">
        <w:rPr>
          <w:rStyle w:val="Hiperpovezava"/>
          <w:rFonts w:ascii="Arial" w:hAnsi="Arial" w:cs="Arial"/>
          <w:i/>
          <w:sz w:val="20"/>
          <w:szCs w:val="20"/>
        </w:rPr>
        <w:t>si</w:t>
      </w:r>
      <w:r w:rsidRPr="002D7BD4">
        <w:rPr>
          <w:rFonts w:ascii="Arial" w:hAnsi="Arial" w:cs="Arial"/>
          <w:i/>
          <w:sz w:val="20"/>
          <w:szCs w:val="20"/>
        </w:rPr>
        <w:t>.</w:t>
      </w:r>
    </w:p>
    <w:p w14:paraId="62AEE871" w14:textId="77777777" w:rsidR="009311D2" w:rsidRPr="00BA6294" w:rsidRDefault="009311D2" w:rsidP="00066D41">
      <w:pPr>
        <w:rPr>
          <w:rFonts w:ascii="Arial" w:hAnsi="Arial" w:cs="Arial"/>
          <w:sz w:val="20"/>
          <w:szCs w:val="20"/>
        </w:rPr>
      </w:pPr>
    </w:p>
    <w:sectPr w:rsidR="009311D2" w:rsidRPr="00BA6294" w:rsidSect="002552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22DD0798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  <w:footnote w:id="1">
    <w:p w14:paraId="12712FA2" w14:textId="77777777" w:rsidR="00066D41" w:rsidRPr="00515D6D" w:rsidRDefault="00066D41" w:rsidP="00066D41">
      <w:pPr>
        <w:rPr>
          <w:b/>
          <w:sz w:val="16"/>
          <w:szCs w:val="16"/>
        </w:rPr>
      </w:pPr>
      <w:r w:rsidRPr="00515D6D">
        <w:rPr>
          <w:rStyle w:val="Sprotnaopomba-sklic"/>
          <w:sz w:val="16"/>
          <w:szCs w:val="16"/>
        </w:rPr>
        <w:footnoteRef/>
      </w:r>
      <w:r w:rsidRPr="00515D6D">
        <w:rPr>
          <w:sz w:val="16"/>
          <w:szCs w:val="16"/>
        </w:rPr>
        <w:t xml:space="preserve"> </w:t>
      </w:r>
      <w:r w:rsidRPr="00515D6D">
        <w:rPr>
          <w:b/>
          <w:sz w:val="16"/>
          <w:szCs w:val="16"/>
        </w:rPr>
        <w:t>Opombe:</w:t>
      </w:r>
    </w:p>
    <w:p w14:paraId="1B3D2262" w14:textId="77777777" w:rsidR="00066D41" w:rsidRPr="00515D6D" w:rsidRDefault="00066D41" w:rsidP="00066D41">
      <w:pPr>
        <w:autoSpaceDE w:val="0"/>
        <w:autoSpaceDN w:val="0"/>
        <w:adjustRightInd w:val="0"/>
        <w:rPr>
          <w:color w:val="000000"/>
          <w:sz w:val="16"/>
          <w:szCs w:val="16"/>
        </w:rPr>
      </w:pPr>
      <w:r w:rsidRPr="00515D6D">
        <w:rPr>
          <w:color w:val="000000"/>
          <w:sz w:val="16"/>
          <w:szCs w:val="16"/>
        </w:rPr>
        <w:t xml:space="preserve">V skladu s </w:t>
      </w:r>
      <w:r>
        <w:rPr>
          <w:color w:val="000000"/>
          <w:sz w:val="16"/>
          <w:szCs w:val="16"/>
        </w:rPr>
        <w:t>42</w:t>
      </w:r>
      <w:r w:rsidRPr="00515D6D">
        <w:rPr>
          <w:color w:val="000000"/>
          <w:sz w:val="16"/>
          <w:szCs w:val="16"/>
        </w:rPr>
        <w:t xml:space="preserve">. členom Zakona o preprečevanju pranja denarja in financiranja terorizma (Uradni list RS, št. </w:t>
      </w:r>
      <w:r>
        <w:rPr>
          <w:color w:val="000000"/>
          <w:sz w:val="16"/>
          <w:szCs w:val="16"/>
        </w:rPr>
        <w:t>4</w:t>
      </w:r>
      <w:r w:rsidRPr="00515D6D">
        <w:rPr>
          <w:color w:val="000000"/>
          <w:sz w:val="16"/>
          <w:szCs w:val="16"/>
        </w:rPr>
        <w:t>8/</w:t>
      </w:r>
      <w:r>
        <w:rPr>
          <w:color w:val="000000"/>
          <w:sz w:val="16"/>
          <w:szCs w:val="16"/>
        </w:rPr>
        <w:t>22</w:t>
      </w:r>
      <w:r w:rsidRPr="00515D6D">
        <w:rPr>
          <w:color w:val="000000"/>
          <w:sz w:val="16"/>
          <w:szCs w:val="16"/>
        </w:rPr>
        <w:t>) se kot dejanski lastnik gospodarskega subjekta (stranke) šteje:</w:t>
      </w:r>
    </w:p>
    <w:p w14:paraId="135CDCDA" w14:textId="77777777" w:rsidR="00066D41" w:rsidRPr="004F14A9" w:rsidRDefault="00066D41" w:rsidP="00066D41">
      <w:pPr>
        <w:pStyle w:val="Default"/>
        <w:numPr>
          <w:ilvl w:val="0"/>
          <w:numId w:val="5"/>
        </w:numPr>
        <w:rPr>
          <w:rFonts w:asciiTheme="minorHAnsi" w:hAnsiTheme="minorHAnsi" w:cs="Times New Roman"/>
          <w:sz w:val="16"/>
          <w:szCs w:val="16"/>
        </w:rPr>
      </w:pPr>
      <w:r w:rsidRPr="004F14A9">
        <w:rPr>
          <w:rFonts w:asciiTheme="minorHAnsi" w:hAnsiTheme="minorHAnsi" w:cs="Times New Roman"/>
          <w:sz w:val="16"/>
          <w:szCs w:val="16"/>
        </w:rPr>
        <w:t>vsaka fizična oseba, ki:</w:t>
      </w:r>
    </w:p>
    <w:p w14:paraId="6C91431A" w14:textId="77777777" w:rsidR="00066D41" w:rsidRPr="004F14A9" w:rsidRDefault="00066D41" w:rsidP="00066D41">
      <w:pPr>
        <w:pStyle w:val="Default"/>
        <w:numPr>
          <w:ilvl w:val="0"/>
          <w:numId w:val="6"/>
        </w:numPr>
        <w:rPr>
          <w:rFonts w:asciiTheme="minorHAnsi" w:hAnsiTheme="minorHAnsi" w:cs="Times New Roman"/>
          <w:sz w:val="16"/>
          <w:szCs w:val="16"/>
        </w:rPr>
      </w:pPr>
      <w:r w:rsidRPr="004F14A9">
        <w:rPr>
          <w:rFonts w:asciiTheme="minorHAnsi" w:hAnsiTheme="minorHAnsi" w:cs="Times New Roman"/>
          <w:sz w:val="16"/>
          <w:szCs w:val="16"/>
        </w:rPr>
        <w:t>je posredno ali neposredno imetnik zadostnega poslovnega deleža, delnic, glasovalnih oziroma drugih pravic, na podlagi katerih je udeležena pri upravljanju gospodarskega subjekta, ali</w:t>
      </w:r>
      <w:r w:rsidRPr="004F14A9">
        <w:rPr>
          <w:rFonts w:asciiTheme="minorHAnsi" w:hAnsiTheme="minorHAnsi" w:cs="Times New Roman"/>
          <w:sz w:val="16"/>
          <w:szCs w:val="16"/>
        </w:rPr>
        <w:tab/>
      </w:r>
    </w:p>
    <w:p w14:paraId="1BC82738" w14:textId="77777777" w:rsidR="00066D41" w:rsidRPr="004F14A9" w:rsidRDefault="00066D41" w:rsidP="00066D41">
      <w:pPr>
        <w:pStyle w:val="Default"/>
        <w:numPr>
          <w:ilvl w:val="0"/>
          <w:numId w:val="6"/>
        </w:numPr>
        <w:rPr>
          <w:rFonts w:asciiTheme="minorHAnsi" w:hAnsiTheme="minorHAnsi" w:cs="Times New Roman"/>
          <w:sz w:val="16"/>
          <w:szCs w:val="16"/>
        </w:rPr>
      </w:pPr>
      <w:r w:rsidRPr="004F14A9">
        <w:rPr>
          <w:rFonts w:asciiTheme="minorHAnsi" w:hAnsiTheme="minorHAnsi" w:cs="Times New Roman"/>
          <w:sz w:val="16"/>
          <w:szCs w:val="16"/>
        </w:rPr>
        <w:t>je posredno ali neposredno udeležena v kapitalu gospodarskega subjekta z zadostnim deležem ali</w:t>
      </w:r>
    </w:p>
    <w:p w14:paraId="68956309" w14:textId="77777777" w:rsidR="00066D41" w:rsidRPr="004F14A9" w:rsidRDefault="00066D41" w:rsidP="00066D41">
      <w:pPr>
        <w:pStyle w:val="Default"/>
        <w:numPr>
          <w:ilvl w:val="0"/>
          <w:numId w:val="6"/>
        </w:numPr>
        <w:rPr>
          <w:rFonts w:asciiTheme="minorHAnsi" w:hAnsiTheme="minorHAnsi" w:cs="Times New Roman"/>
          <w:sz w:val="16"/>
          <w:szCs w:val="16"/>
        </w:rPr>
      </w:pPr>
      <w:r w:rsidRPr="004F14A9">
        <w:rPr>
          <w:rFonts w:asciiTheme="minorHAnsi" w:hAnsiTheme="minorHAnsi" w:cs="Times New Roman"/>
          <w:sz w:val="16"/>
          <w:szCs w:val="16"/>
        </w:rPr>
        <w:t>ima obvladujoč položaj pri upravljanju sredstev gospodarskega subjekta;</w:t>
      </w:r>
    </w:p>
    <w:p w14:paraId="46054C5A" w14:textId="77777777" w:rsidR="00066D41" w:rsidRPr="004F14A9" w:rsidRDefault="00066D41" w:rsidP="00066D41">
      <w:pPr>
        <w:pStyle w:val="Default"/>
        <w:numPr>
          <w:ilvl w:val="0"/>
          <w:numId w:val="5"/>
        </w:numPr>
        <w:rPr>
          <w:rFonts w:asciiTheme="minorHAnsi" w:hAnsiTheme="minorHAnsi" w:cs="Times New Roman"/>
          <w:sz w:val="16"/>
          <w:szCs w:val="16"/>
        </w:rPr>
      </w:pPr>
      <w:r w:rsidRPr="004F14A9">
        <w:rPr>
          <w:rFonts w:asciiTheme="minorHAnsi" w:hAnsiTheme="minorHAnsi" w:cs="Times New Roman"/>
          <w:sz w:val="16"/>
          <w:szCs w:val="16"/>
        </w:rPr>
        <w:t>vsaka fizična oseba, ki gospodarskemu subjektu posredno zagotovi ali zagotavlja sredstva in ima na tej podlagi možnost nadzorovati, usmerjati ali drugače bistveno vplivati na odločitve poslovodstva gospodarskega subjekta pri odločanju o financiranju in poslovanju.</w:t>
      </w:r>
    </w:p>
    <w:p w14:paraId="544EEABE" w14:textId="77777777" w:rsidR="00066D41" w:rsidRPr="004F14A9" w:rsidRDefault="00066D41" w:rsidP="00066D41">
      <w:pPr>
        <w:pStyle w:val="Sprotnaopomba-besedilo"/>
        <w:rPr>
          <w:rFonts w:asciiTheme="minorHAnsi" w:hAnsiTheme="min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9F50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A387C"/>
    <w:multiLevelType w:val="hybridMultilevel"/>
    <w:tmpl w:val="A328AC86"/>
    <w:lvl w:ilvl="0" w:tplc="053C28A2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320B8"/>
    <w:multiLevelType w:val="hybridMultilevel"/>
    <w:tmpl w:val="AFA01EF2"/>
    <w:lvl w:ilvl="0" w:tplc="DC624332">
      <w:start w:val="5"/>
      <w:numFmt w:val="bullet"/>
      <w:lvlText w:val="-"/>
      <w:lvlJc w:val="left"/>
      <w:pPr>
        <w:ind w:left="360" w:hanging="360"/>
      </w:pPr>
      <w:rPr>
        <w:rFonts w:ascii="Calibri" w:eastAsia="Arial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F7555F"/>
    <w:multiLevelType w:val="hybridMultilevel"/>
    <w:tmpl w:val="84728DA8"/>
    <w:lvl w:ilvl="0" w:tplc="D8B67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934617">
    <w:abstractNumId w:val="4"/>
  </w:num>
  <w:num w:numId="2" w16cid:durableId="823471141">
    <w:abstractNumId w:val="5"/>
  </w:num>
  <w:num w:numId="3" w16cid:durableId="764960485">
    <w:abstractNumId w:val="0"/>
  </w:num>
  <w:num w:numId="4" w16cid:durableId="1547251097">
    <w:abstractNumId w:val="3"/>
  </w:num>
  <w:num w:numId="5" w16cid:durableId="1945261067">
    <w:abstractNumId w:val="1"/>
  </w:num>
  <w:num w:numId="6" w16cid:durableId="2143493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ttachedTemplate r:id="rId1"/>
  <w:documentProtection w:edit="forms" w:enforcement="1" w:cryptProviderType="rsaAES" w:cryptAlgorithmClass="hash" w:cryptAlgorithmType="typeAny" w:cryptAlgorithmSid="14" w:cryptSpinCount="100000" w:hash="btEkKXhiiSrGqNnHTOMDqBs7nzq6KBMc8FfvegFxhhkiV9EJ7LLEaYZWfSoVkkr5mrTEfnnPuFNYc2fiZ01bAQ==" w:salt="QUg6H+LaPtsVzVUyQMqmo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66D41"/>
    <w:rsid w:val="00097488"/>
    <w:rsid w:val="000B09C1"/>
    <w:rsid w:val="000C3BCA"/>
    <w:rsid w:val="00121C96"/>
    <w:rsid w:val="0017650C"/>
    <w:rsid w:val="001A2F68"/>
    <w:rsid w:val="00255276"/>
    <w:rsid w:val="00295B74"/>
    <w:rsid w:val="002D7BD4"/>
    <w:rsid w:val="00301DAF"/>
    <w:rsid w:val="00304CC0"/>
    <w:rsid w:val="0034293A"/>
    <w:rsid w:val="003918B0"/>
    <w:rsid w:val="003B2347"/>
    <w:rsid w:val="003E1837"/>
    <w:rsid w:val="00420DD7"/>
    <w:rsid w:val="00503E26"/>
    <w:rsid w:val="00524066"/>
    <w:rsid w:val="00576E8F"/>
    <w:rsid w:val="005D7570"/>
    <w:rsid w:val="005F7028"/>
    <w:rsid w:val="00666F2F"/>
    <w:rsid w:val="006A72D1"/>
    <w:rsid w:val="00766FF0"/>
    <w:rsid w:val="00771A80"/>
    <w:rsid w:val="007B6966"/>
    <w:rsid w:val="007D5AAF"/>
    <w:rsid w:val="008E1DA9"/>
    <w:rsid w:val="009311D2"/>
    <w:rsid w:val="009427EA"/>
    <w:rsid w:val="009542A0"/>
    <w:rsid w:val="00974859"/>
    <w:rsid w:val="00A0105B"/>
    <w:rsid w:val="00AA48FF"/>
    <w:rsid w:val="00AE56EC"/>
    <w:rsid w:val="00B12659"/>
    <w:rsid w:val="00B2226D"/>
    <w:rsid w:val="00B2723F"/>
    <w:rsid w:val="00B32E99"/>
    <w:rsid w:val="00B503B2"/>
    <w:rsid w:val="00B738C8"/>
    <w:rsid w:val="00BA1C4C"/>
    <w:rsid w:val="00BA6294"/>
    <w:rsid w:val="00BE7B86"/>
    <w:rsid w:val="00C518D8"/>
    <w:rsid w:val="00C94710"/>
    <w:rsid w:val="00CA6868"/>
    <w:rsid w:val="00CB11E7"/>
    <w:rsid w:val="00D274E9"/>
    <w:rsid w:val="00D57D97"/>
    <w:rsid w:val="00DB5DEE"/>
    <w:rsid w:val="00DC14E2"/>
    <w:rsid w:val="00DF6D23"/>
    <w:rsid w:val="00E5388A"/>
    <w:rsid w:val="00E73671"/>
    <w:rsid w:val="00E83E19"/>
    <w:rsid w:val="00EB3638"/>
    <w:rsid w:val="00EF658A"/>
    <w:rsid w:val="00F01C5D"/>
    <w:rsid w:val="00F323DE"/>
    <w:rsid w:val="00F604F3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poudarek">
    <w:name w:val="Subtle Emphasis"/>
    <w:basedOn w:val="Privzetapisavaodstavka"/>
    <w:uiPriority w:val="19"/>
    <w:rsid w:val="00766FF0"/>
    <w:rPr>
      <w:i/>
      <w:iCs/>
      <w:color w:val="808080" w:themeColor="text1" w:themeTint="7F"/>
    </w:rPr>
  </w:style>
  <w:style w:type="paragraph" w:customStyle="1" w:styleId="Default">
    <w:name w:val="Default"/>
    <w:rsid w:val="00066D41"/>
    <w:pPr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Lucida Sans Unicode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066D41"/>
    <w:pPr>
      <w:spacing w:line="240" w:lineRule="auto"/>
      <w:contextualSpacing w:val="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66D4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066D41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2D7BD4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B32E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po@sdh.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info@sdh.si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E857DD282040FAB1AF2B528CB33D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56EF77-2A37-46C6-9641-A41E21128D0A}"/>
      </w:docPartPr>
      <w:docPartBody>
        <w:p w:rsidR="006E3B64" w:rsidRDefault="006E3B64" w:rsidP="006E3B64">
          <w:pPr>
            <w:pStyle w:val="AEE857DD282040FAB1AF2B528CB33D0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A6FAD32BBEA47A98E635E3F0D2F03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7D0C8C-DAE2-4178-9D1F-95DF39613E8E}"/>
      </w:docPartPr>
      <w:docPartBody>
        <w:p w:rsidR="006E3B64" w:rsidRDefault="006E3B64" w:rsidP="006E3B64">
          <w:pPr>
            <w:pStyle w:val="EA6FAD32BBEA47A98E635E3F0D2F0385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C80C7545AABE4D44A7FA765D0942B7B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805E96-97EE-414A-AFA1-06BF1716362E}"/>
      </w:docPartPr>
      <w:docPartBody>
        <w:p w:rsidR="006E3B64" w:rsidRDefault="006E3B64" w:rsidP="006E3B64">
          <w:pPr>
            <w:pStyle w:val="C80C7545AABE4D44A7FA765D0942B7B0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17CCE0CD2824B60960EA7BFF409D3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72BCD1-17AB-40A9-A343-102E2ED9DB08}"/>
      </w:docPartPr>
      <w:docPartBody>
        <w:p w:rsidR="006E3B64" w:rsidRDefault="006E3B64" w:rsidP="006E3B64">
          <w:pPr>
            <w:pStyle w:val="D17CCE0CD2824B60960EA7BFF409D30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ACA46A64BEA4B0E894E4B025A664B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94A9D5-F89A-4275-8DCB-DCAC6DBF7112}"/>
      </w:docPartPr>
      <w:docPartBody>
        <w:p w:rsidR="006E3B64" w:rsidRDefault="006E3B64" w:rsidP="006E3B64">
          <w:pPr>
            <w:pStyle w:val="7ACA46A64BEA4B0E894E4B025A664BD0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17904298AC0E45E5B590DFBBD8CA57F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28B75B-0A4B-4E4E-A7B7-C11DC11F1425}"/>
      </w:docPartPr>
      <w:docPartBody>
        <w:p w:rsidR="006E3B64" w:rsidRDefault="006E3B64" w:rsidP="006E3B64">
          <w:pPr>
            <w:pStyle w:val="17904298AC0E45E5B590DFBBD8CA57F6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54478C1ACF9431F8D81405C18C57B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DF4098-81FC-4CBF-83B3-869A614A7F12}"/>
      </w:docPartPr>
      <w:docPartBody>
        <w:p w:rsidR="006E3B64" w:rsidRDefault="006E3B64" w:rsidP="006E3B64">
          <w:pPr>
            <w:pStyle w:val="E54478C1ACF9431F8D81405C18C57B7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1402212B74B4E39B7908D3C1B030B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227A91-B2BA-49A7-948D-482537DDB949}"/>
      </w:docPartPr>
      <w:docPartBody>
        <w:p w:rsidR="006E3B64" w:rsidRDefault="006E3B64" w:rsidP="006E3B64">
          <w:pPr>
            <w:pStyle w:val="E1402212B74B4E39B7908D3C1B030BB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D7475148D284F2DB1E3A6FFC1A89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76225A1-B721-4333-BAE4-C32102BA1176}"/>
      </w:docPartPr>
      <w:docPartBody>
        <w:p w:rsidR="006E3B64" w:rsidRDefault="006E3B64" w:rsidP="006E3B64">
          <w:pPr>
            <w:pStyle w:val="4D7475148D284F2DB1E3A6FFC1A898AF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BB2F381FD1FE4724A52A927D954AF8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F56517-3285-4331-8B53-ADA123E7B2D6}"/>
      </w:docPartPr>
      <w:docPartBody>
        <w:p w:rsidR="006E3B64" w:rsidRDefault="006E3B64" w:rsidP="006E3B64">
          <w:pPr>
            <w:pStyle w:val="BB2F381FD1FE4724A52A927D954AF89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4DFD9C63A704CF5B5DB296F44C372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4CCBFE2-A46E-458A-80BF-10E7605DB189}"/>
      </w:docPartPr>
      <w:docPartBody>
        <w:p w:rsidR="006E3B64" w:rsidRDefault="006E3B64" w:rsidP="006E3B64">
          <w:pPr>
            <w:pStyle w:val="D4DFD9C63A704CF5B5DB296F44C372E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14D03354EBD44C5DBCED4AD40F176B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333612-C43A-4DDE-A64C-AF60397A1CEE}"/>
      </w:docPartPr>
      <w:docPartBody>
        <w:p w:rsidR="006E3B64" w:rsidRDefault="006E3B64" w:rsidP="006E3B64">
          <w:pPr>
            <w:pStyle w:val="14D03354EBD44C5DBCED4AD40F176BC1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7070ECC1948409C82BF1812BD141F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CC3359F-DCFA-4306-808D-4B292986257C}"/>
      </w:docPartPr>
      <w:docPartBody>
        <w:p w:rsidR="006E3B64" w:rsidRDefault="006E3B64" w:rsidP="006E3B64">
          <w:pPr>
            <w:pStyle w:val="47070ECC1948409C82BF1812BD141FEE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C850535B1114DB7AD972185615290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0497D6-79D8-4E87-8B7B-F3F0B5ADBAA3}"/>
      </w:docPartPr>
      <w:docPartBody>
        <w:p w:rsidR="006E3B64" w:rsidRDefault="006E3B64" w:rsidP="006E3B64">
          <w:pPr>
            <w:pStyle w:val="EC850535B1114DB7AD9721856152906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E0C7071A5A5F4D38B436C35062C72C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1F8EDF-12C6-4827-827D-A5E8E9B3E7BB}"/>
      </w:docPartPr>
      <w:docPartBody>
        <w:p w:rsidR="006E3B64" w:rsidRDefault="006E3B64" w:rsidP="006E3B64">
          <w:pPr>
            <w:pStyle w:val="E0C7071A5A5F4D38B436C35062C72C2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905AE2FC93F34349A7DAA8845FF994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71D60D-9B40-4D01-89D3-AEFA4EF7E77B}"/>
      </w:docPartPr>
      <w:docPartBody>
        <w:p w:rsidR="006E3B64" w:rsidRDefault="006E3B64" w:rsidP="006E3B64">
          <w:pPr>
            <w:pStyle w:val="905AE2FC93F34349A7DAA8845FF994D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18AD5198B4A4AC2B2E0EB54AEC21D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C3B4B2-6D8A-476F-8DC8-986C55D4CF72}"/>
      </w:docPartPr>
      <w:docPartBody>
        <w:p w:rsidR="006E3B64" w:rsidRDefault="006E3B64" w:rsidP="006E3B64">
          <w:pPr>
            <w:pStyle w:val="718AD5198B4A4AC2B2E0EB54AEC21D4A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64"/>
    <w:rsid w:val="006E3B64"/>
    <w:rsid w:val="00B5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E3B64"/>
  </w:style>
  <w:style w:type="paragraph" w:customStyle="1" w:styleId="AEE857DD282040FAB1AF2B528CB33D0C">
    <w:name w:val="AEE857DD282040FAB1AF2B528CB33D0C"/>
    <w:rsid w:val="006E3B64"/>
  </w:style>
  <w:style w:type="paragraph" w:customStyle="1" w:styleId="EA6FAD32BBEA47A98E635E3F0D2F0385">
    <w:name w:val="EA6FAD32BBEA47A98E635E3F0D2F0385"/>
    <w:rsid w:val="006E3B64"/>
  </w:style>
  <w:style w:type="paragraph" w:customStyle="1" w:styleId="C80C7545AABE4D44A7FA765D0942B7B0">
    <w:name w:val="C80C7545AABE4D44A7FA765D0942B7B0"/>
    <w:rsid w:val="006E3B64"/>
  </w:style>
  <w:style w:type="paragraph" w:customStyle="1" w:styleId="D17CCE0CD2824B60960EA7BFF409D30C">
    <w:name w:val="D17CCE0CD2824B60960EA7BFF409D30C"/>
    <w:rsid w:val="006E3B64"/>
  </w:style>
  <w:style w:type="paragraph" w:customStyle="1" w:styleId="7ACA46A64BEA4B0E894E4B025A664BD0">
    <w:name w:val="7ACA46A64BEA4B0E894E4B025A664BD0"/>
    <w:rsid w:val="006E3B64"/>
  </w:style>
  <w:style w:type="paragraph" w:customStyle="1" w:styleId="17904298AC0E45E5B590DFBBD8CA57F6">
    <w:name w:val="17904298AC0E45E5B590DFBBD8CA57F6"/>
    <w:rsid w:val="006E3B64"/>
  </w:style>
  <w:style w:type="paragraph" w:customStyle="1" w:styleId="E54478C1ACF9431F8D81405C18C57B72">
    <w:name w:val="E54478C1ACF9431F8D81405C18C57B72"/>
    <w:rsid w:val="006E3B64"/>
  </w:style>
  <w:style w:type="paragraph" w:customStyle="1" w:styleId="E1402212B74B4E39B7908D3C1B030BB8">
    <w:name w:val="E1402212B74B4E39B7908D3C1B030BB8"/>
    <w:rsid w:val="006E3B64"/>
  </w:style>
  <w:style w:type="paragraph" w:customStyle="1" w:styleId="4D7475148D284F2DB1E3A6FFC1A898AF">
    <w:name w:val="4D7475148D284F2DB1E3A6FFC1A898AF"/>
    <w:rsid w:val="006E3B64"/>
  </w:style>
  <w:style w:type="paragraph" w:customStyle="1" w:styleId="BB2F381FD1FE4724A52A927D954AF898">
    <w:name w:val="BB2F381FD1FE4724A52A927D954AF898"/>
    <w:rsid w:val="006E3B64"/>
  </w:style>
  <w:style w:type="paragraph" w:customStyle="1" w:styleId="D4DFD9C63A704CF5B5DB296F44C372E4">
    <w:name w:val="D4DFD9C63A704CF5B5DB296F44C372E4"/>
    <w:rsid w:val="006E3B64"/>
  </w:style>
  <w:style w:type="paragraph" w:customStyle="1" w:styleId="14D03354EBD44C5DBCED4AD40F176BC1">
    <w:name w:val="14D03354EBD44C5DBCED4AD40F176BC1"/>
    <w:rsid w:val="006E3B64"/>
  </w:style>
  <w:style w:type="paragraph" w:customStyle="1" w:styleId="47070ECC1948409C82BF1812BD141FEE">
    <w:name w:val="47070ECC1948409C82BF1812BD141FEE"/>
    <w:rsid w:val="006E3B64"/>
  </w:style>
  <w:style w:type="paragraph" w:customStyle="1" w:styleId="EC850535B1114DB7AD97218561529062">
    <w:name w:val="EC850535B1114DB7AD97218561529062"/>
    <w:rsid w:val="006E3B64"/>
  </w:style>
  <w:style w:type="paragraph" w:customStyle="1" w:styleId="E0C7071A5A5F4D38B436C35062C72C28">
    <w:name w:val="E0C7071A5A5F4D38B436C35062C72C28"/>
    <w:rsid w:val="006E3B64"/>
  </w:style>
  <w:style w:type="paragraph" w:customStyle="1" w:styleId="905AE2FC93F34349A7DAA8845FF994D9">
    <w:name w:val="905AE2FC93F34349A7DAA8845FF994D9"/>
    <w:rsid w:val="006E3B64"/>
  </w:style>
  <w:style w:type="paragraph" w:customStyle="1" w:styleId="718AD5198B4A4AC2B2E0EB54AEC21D4A">
    <w:name w:val="718AD5198B4A4AC2B2E0EB54AEC21D4A"/>
    <w:rsid w:val="006E3B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8FC5C2-A905-4335-BB4A-FAC8A5E95F71}">
  <ds:schemaRefs>
    <ds:schemaRef ds:uri="http://schemas.openxmlformats.org/package/2006/metadata/core-properties"/>
    <ds:schemaRef ds:uri="4ff0a056-0f7e-4653-8b72-91cabc648a9e"/>
    <ds:schemaRef ds:uri="http://schemas.microsoft.com/office/2006/metadata/properties"/>
    <ds:schemaRef ds:uri="http://purl.org/dc/elements/1.1/"/>
    <ds:schemaRef ds:uri="6bb5633b-5038-401c-ae09-6b86013251f8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57938ae9-0ff0-400f-95df-5c74ca8f2f12"/>
  </ds:schemaRefs>
</ds:datastoreItem>
</file>

<file path=customXml/itemProps2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3D581C-65E2-4D8A-A506-7A89CDC48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SDH_Obrazec ZPPDFT2 priloga 2_2024</dc:title>
  <dc:creator>Nina Podboj</dc:creator>
  <cp:lastModifiedBy>Nataša Mahne</cp:lastModifiedBy>
  <cp:revision>2</cp:revision>
  <cp:lastPrinted>2016-07-25T07:11:00Z</cp:lastPrinted>
  <dcterms:created xsi:type="dcterms:W3CDTF">2025-06-11T12:17:00Z</dcterms:created>
  <dcterms:modified xsi:type="dcterms:W3CDTF">2025-06-11T12:17:00Z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